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67A50" w14:textId="77777777" w:rsidR="00F954E9" w:rsidRDefault="00F954E9" w:rsidP="00F954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ROBERTSON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EDF289B" w14:textId="77777777" w:rsidR="00F954E9" w:rsidRDefault="00F954E9" w:rsidP="00F954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Tetney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7225781B" w14:textId="77777777" w:rsidR="00F954E9" w:rsidRDefault="00F954E9" w:rsidP="00F954E9">
      <w:pPr>
        <w:rPr>
          <w:rFonts w:ascii="Times New Roman" w:hAnsi="Times New Roman" w:cs="Times New Roman"/>
        </w:rPr>
      </w:pPr>
    </w:p>
    <w:p w14:paraId="227D8DAF" w14:textId="77777777" w:rsidR="00F954E9" w:rsidRDefault="00F954E9" w:rsidP="00F954E9">
      <w:pPr>
        <w:rPr>
          <w:rFonts w:ascii="Times New Roman" w:hAnsi="Times New Roman" w:cs="Times New Roman"/>
        </w:rPr>
      </w:pPr>
    </w:p>
    <w:p w14:paraId="45B13F60" w14:textId="77777777" w:rsidR="00F954E9" w:rsidRDefault="00F954E9" w:rsidP="00F954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Tourys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14:paraId="3BD926AF" w14:textId="77777777" w:rsidR="00F954E9" w:rsidRDefault="00F954E9" w:rsidP="00F954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4ADD521" w14:textId="77777777" w:rsidR="00F954E9" w:rsidRDefault="00F954E9" w:rsidP="00F954E9">
      <w:pPr>
        <w:rPr>
          <w:rFonts w:ascii="Times New Roman" w:hAnsi="Times New Roman" w:cs="Times New Roman"/>
        </w:rPr>
      </w:pPr>
    </w:p>
    <w:p w14:paraId="6BD60663" w14:textId="77777777" w:rsidR="00F954E9" w:rsidRDefault="00F954E9" w:rsidP="00F954E9">
      <w:pPr>
        <w:rPr>
          <w:rFonts w:ascii="Times New Roman" w:hAnsi="Times New Roman" w:cs="Times New Roman"/>
        </w:rPr>
      </w:pPr>
    </w:p>
    <w:p w14:paraId="0CBFF509" w14:textId="77777777" w:rsidR="00F954E9" w:rsidRDefault="00F954E9" w:rsidP="00F954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February 2019</w:t>
      </w:r>
    </w:p>
    <w:p w14:paraId="2A8002C6" w14:textId="77777777" w:rsidR="006B2F86" w:rsidRPr="00E71FC3" w:rsidRDefault="00F954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11276" w14:textId="77777777" w:rsidR="00F954E9" w:rsidRDefault="00F954E9" w:rsidP="00E71FC3">
      <w:r>
        <w:separator/>
      </w:r>
    </w:p>
  </w:endnote>
  <w:endnote w:type="continuationSeparator" w:id="0">
    <w:p w14:paraId="038A70F8" w14:textId="77777777" w:rsidR="00F954E9" w:rsidRDefault="00F954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64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72F83" w14:textId="77777777" w:rsidR="00F954E9" w:rsidRDefault="00F954E9" w:rsidP="00E71FC3">
      <w:r>
        <w:separator/>
      </w:r>
    </w:p>
  </w:footnote>
  <w:footnote w:type="continuationSeparator" w:id="0">
    <w:p w14:paraId="38554D47" w14:textId="77777777" w:rsidR="00F954E9" w:rsidRDefault="00F954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4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83278"/>
  <w15:chartTrackingRefBased/>
  <w15:docId w15:val="{A61A2140-7A0F-4EFF-9DC4-EB7561487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54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54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2019-02-27T20:42:00Z</dcterms:created>
  <dcterms:modified xsi:type="dcterms:W3CDTF">2019-02-27T20:43:00Z</dcterms:modified>
</cp:coreProperties>
</file>